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1C2A4" w14:textId="77777777" w:rsidR="00630162" w:rsidRDefault="00630162" w:rsidP="006301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WARDHALGE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fl.1414)</w:t>
      </w:r>
    </w:p>
    <w:p w14:paraId="3B24F79A" w14:textId="77777777" w:rsidR="00630162" w:rsidRDefault="00630162" w:rsidP="00630162">
      <w:pPr>
        <w:pStyle w:val="NoSpacing"/>
        <w:rPr>
          <w:rFonts w:cs="Times New Roman"/>
          <w:szCs w:val="24"/>
        </w:rPr>
      </w:pPr>
    </w:p>
    <w:p w14:paraId="143BA99D" w14:textId="77777777" w:rsidR="00630162" w:rsidRDefault="00630162" w:rsidP="00630162">
      <w:pPr>
        <w:pStyle w:val="NoSpacing"/>
        <w:rPr>
          <w:rFonts w:cs="Times New Roman"/>
          <w:szCs w:val="24"/>
        </w:rPr>
      </w:pPr>
    </w:p>
    <w:p w14:paraId="4FE69745" w14:textId="77777777" w:rsidR="00630162" w:rsidRDefault="00630162" w:rsidP="006301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Mar.1414</w:t>
      </w:r>
      <w:r>
        <w:rPr>
          <w:rFonts w:cs="Times New Roman"/>
          <w:szCs w:val="24"/>
        </w:rPr>
        <w:tab/>
        <w:t xml:space="preserve">He was a juror on the inquisition </w:t>
      </w:r>
      <w:proofErr w:type="spellStart"/>
      <w:r>
        <w:rPr>
          <w:rFonts w:cs="Times New Roman"/>
          <w:szCs w:val="24"/>
        </w:rPr>
        <w:t>plenius</w:t>
      </w:r>
      <w:proofErr w:type="spellEnd"/>
      <w:r>
        <w:rPr>
          <w:rFonts w:cs="Times New Roman"/>
          <w:szCs w:val="24"/>
        </w:rPr>
        <w:t xml:space="preserve"> certiorari held in Newcastle-</w:t>
      </w:r>
    </w:p>
    <w:p w14:paraId="5C46047C" w14:textId="77777777" w:rsidR="00630162" w:rsidRDefault="00630162" w:rsidP="006301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upon-Tyne into lands of Agnes de </w:t>
      </w:r>
      <w:proofErr w:type="spellStart"/>
      <w:r>
        <w:rPr>
          <w:rFonts w:cs="Times New Roman"/>
          <w:szCs w:val="24"/>
        </w:rPr>
        <w:t>Trewyke</w:t>
      </w:r>
      <w:proofErr w:type="spellEnd"/>
      <w:r>
        <w:rPr>
          <w:rFonts w:cs="Times New Roman"/>
          <w:szCs w:val="24"/>
        </w:rPr>
        <w:t>(q.v.).</w:t>
      </w:r>
    </w:p>
    <w:p w14:paraId="052701C3" w14:textId="77777777" w:rsidR="00630162" w:rsidRDefault="00630162" w:rsidP="006301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A93382">
          <w:rPr>
            <w:rStyle w:val="Hyperlink"/>
            <w:rFonts w:cs="Times New Roman"/>
            <w:szCs w:val="24"/>
          </w:rPr>
          <w:t>https://inquisitionspostmortem.ac.uk/view/inquisition/20-053/55</w:t>
        </w:r>
      </w:hyperlink>
      <w:r>
        <w:rPr>
          <w:rFonts w:cs="Times New Roman"/>
          <w:szCs w:val="24"/>
        </w:rPr>
        <w:t xml:space="preserve"> )</w:t>
      </w:r>
    </w:p>
    <w:p w14:paraId="447B3ADB" w14:textId="77777777" w:rsidR="00630162" w:rsidRDefault="00630162" w:rsidP="00630162">
      <w:pPr>
        <w:pStyle w:val="NoSpacing"/>
        <w:rPr>
          <w:rFonts w:cs="Times New Roman"/>
          <w:szCs w:val="24"/>
        </w:rPr>
      </w:pPr>
    </w:p>
    <w:p w14:paraId="468DB30F" w14:textId="77777777" w:rsidR="00630162" w:rsidRDefault="00630162" w:rsidP="00630162">
      <w:pPr>
        <w:pStyle w:val="NoSpacing"/>
        <w:rPr>
          <w:rFonts w:cs="Times New Roman"/>
          <w:szCs w:val="24"/>
        </w:rPr>
      </w:pPr>
    </w:p>
    <w:p w14:paraId="451B1593" w14:textId="77777777" w:rsidR="00630162" w:rsidRDefault="00630162" w:rsidP="006301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December 2023</w:t>
      </w:r>
    </w:p>
    <w:p w14:paraId="3DF66AA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179F9" w14:textId="77777777" w:rsidR="00630162" w:rsidRDefault="00630162" w:rsidP="009139A6">
      <w:r>
        <w:separator/>
      </w:r>
    </w:p>
  </w:endnote>
  <w:endnote w:type="continuationSeparator" w:id="0">
    <w:p w14:paraId="388DB993" w14:textId="77777777" w:rsidR="00630162" w:rsidRDefault="0063016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3716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DC00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7EE7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110A6" w14:textId="77777777" w:rsidR="00630162" w:rsidRDefault="00630162" w:rsidP="009139A6">
      <w:r>
        <w:separator/>
      </w:r>
    </w:p>
  </w:footnote>
  <w:footnote w:type="continuationSeparator" w:id="0">
    <w:p w14:paraId="675C3CC9" w14:textId="77777777" w:rsidR="00630162" w:rsidRDefault="0063016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F16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B214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2902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162"/>
    <w:rsid w:val="000666E0"/>
    <w:rsid w:val="002510B7"/>
    <w:rsid w:val="005C130B"/>
    <w:rsid w:val="00630162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CFDC2"/>
  <w15:chartTrackingRefBased/>
  <w15:docId w15:val="{A2F4C921-C307-4B46-8FD0-9C0C251F1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301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0-053/5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2023-12-05T20:17:00Z</dcterms:created>
  <dcterms:modified xsi:type="dcterms:W3CDTF">2023-12-05T20:17:00Z</dcterms:modified>
</cp:coreProperties>
</file>